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35"/>
        <w:gridCol w:w="2851"/>
        <w:gridCol w:w="5003"/>
      </w:tblGrid>
      <w:tr w:rsidR="00A443D4" w:rsidRPr="000302F2" w14:paraId="26AD6D23" w14:textId="77777777" w:rsidTr="00D53BC5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4C00C88" w14:textId="77777777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A443D4" w:rsidRPr="000302F2" w14:paraId="151F55E1" w14:textId="77777777" w:rsidTr="00CC3B76">
        <w:trPr>
          <w:trHeight w:val="284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40A63D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3659C9" w14:textId="46EDE03B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Health and Science</w:t>
            </w:r>
          </w:p>
        </w:tc>
      </w:tr>
      <w:tr w:rsidR="00A443D4" w:rsidRPr="000302F2" w14:paraId="11D72699" w14:textId="77777777" w:rsidTr="00CC3B76">
        <w:trPr>
          <w:trHeight w:val="284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2E54C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765CEA" w14:textId="4C6C076B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O2a: Provide person centred care to support the health and wellbeing of individuals</w:t>
            </w:r>
          </w:p>
        </w:tc>
      </w:tr>
      <w:tr w:rsidR="00A443D4" w:rsidRPr="000302F2" w14:paraId="638F2B8D" w14:textId="77777777" w:rsidTr="00CC3B76">
        <w:trPr>
          <w:trHeight w:val="284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5F067C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CAA7A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A443D4" w:rsidRPr="000302F2" w14:paraId="2C1D2024" w14:textId="77777777" w:rsidTr="00CC3B76">
        <w:trPr>
          <w:trHeight w:val="284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86B7BD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43764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A443D4" w:rsidRPr="000302F2" w14:paraId="74723EA8" w14:textId="77777777" w:rsidTr="00CC3B76">
        <w:trPr>
          <w:trHeight w:val="284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466CE48" w14:textId="6FAAEAFF" w:rsidR="00A443D4" w:rsidRPr="00837D85" w:rsidRDefault="00CC3B76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A443D4"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048BC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A443D4" w:rsidRPr="000302F2" w14:paraId="125EA314" w14:textId="77777777" w:rsidTr="008E1F6E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DDAA12D" w14:textId="77777777" w:rsidR="00A443D4" w:rsidRPr="00DD1E6D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DD1E6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Skill Statement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276615CA" w14:textId="77777777" w:rsidR="00A443D4" w:rsidRPr="00DD1E6D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DD1E6D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Observer Comments</w:t>
            </w:r>
          </w:p>
        </w:tc>
      </w:tr>
      <w:tr w:rsidR="00A443D4" w:rsidRPr="000302F2" w14:paraId="2CABA729" w14:textId="77777777" w:rsidTr="00D53BC5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A2EEB0" w14:textId="0276A6DF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O2a Skill Topic 1: Provide person centred care</w:t>
            </w:r>
          </w:p>
        </w:tc>
      </w:tr>
      <w:tr w:rsidR="00A443D4" w:rsidRPr="000302F2" w14:paraId="10981B2C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38A5D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>Prepare self and environment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283EE9B2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37990EB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5721BB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Practice care, compassion, communication, courage, commitment and competence (6C’s)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B5C5FF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461762D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B9539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Follow Standard Operating Procedures (SOPs)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7FDD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15F0B06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FF4CC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Take physiological measurements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3048A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961182D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36CA6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Provide personal care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FFE0D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970326A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E97D8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Record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8124DE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622F1020" w14:textId="77777777" w:rsidTr="00D53BC5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4AD736" w14:textId="0D490B4E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O2a Skill Topic 2: Health and safety skills</w:t>
            </w:r>
          </w:p>
        </w:tc>
      </w:tr>
      <w:tr w:rsidR="00A443D4" w:rsidRPr="000302F2" w14:paraId="64DE3BD2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8A8FD7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 situation for potential adverse effects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BCFA6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04C173D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A9C64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an area for potential health and safety risks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2937B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9560519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24673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Establish a safe working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994E1B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444023B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40E7F20" w14:textId="315E9BEF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Personal Protective Equipment (PPE) appropriately following agreed procedure</w:t>
            </w:r>
            <w:r w:rsidR="00A87041"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>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2FCFCE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37F14B03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16569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manual handling techniques when lifting, carrying, handling, moving equipment or individuals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04D1C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A388AA2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ED78C0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handwashing techniques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22DB00" w14:textId="77777777" w:rsidR="00F8191E" w:rsidRPr="00837D85" w:rsidRDefault="00F8191E" w:rsidP="00CC3B76">
            <w:pPr>
              <w:spacing w:after="0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A443D4" w:rsidRPr="000302F2" w14:paraId="04625F2F" w14:textId="77777777" w:rsidTr="002618C9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2B3799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cleaning techniques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00E51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</w:tbl>
    <w:p w14:paraId="05CCD1DE" w14:textId="106722B6" w:rsidR="00CC3B76" w:rsidRDefault="00CC3B76" w:rsidP="00CC3B76">
      <w:pPr>
        <w:spacing w:after="0"/>
      </w:pPr>
    </w:p>
    <w:p w14:paraId="5FAB6C18" w14:textId="77777777" w:rsidR="00CC3B76" w:rsidRDefault="00CC3B76">
      <w:pPr>
        <w:spacing w:after="0" w:line="240" w:lineRule="auto"/>
      </w:pPr>
      <w:r>
        <w:br w:type="page"/>
      </w:r>
    </w:p>
    <w:p w14:paraId="28DBB979" w14:textId="77777777" w:rsidR="00CC3B76" w:rsidRDefault="00CC3B76" w:rsidP="00CC3B76">
      <w:pPr>
        <w:spacing w:after="0"/>
      </w:pPr>
    </w:p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5003"/>
      </w:tblGrid>
      <w:tr w:rsidR="00A443D4" w:rsidRPr="000302F2" w14:paraId="4FAE293E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EA32DD" w14:textId="41F5A0D9" w:rsidR="00A443D4" w:rsidRPr="00837D85" w:rsidRDefault="00A443D4" w:rsidP="00CC3B76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O2a Skill Topic 3: Use of equipment</w:t>
            </w:r>
          </w:p>
        </w:tc>
      </w:tr>
      <w:tr w:rsidR="00A443D4" w:rsidRPr="000302F2" w14:paraId="48EEA97D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710B02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S14 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techniques to effectively use equipment to meet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C0439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3256C09D" w14:textId="77777777" w:rsidTr="00D53BC5">
        <w:trPr>
          <w:trHeight w:val="284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E8F6F5" w14:textId="3BC365F5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O2a Skill Topic 4: Sustainability </w:t>
            </w:r>
            <w:r w:rsidR="00AD3DF2"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</w:t>
            </w: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kills</w:t>
            </w:r>
          </w:p>
        </w:tc>
      </w:tr>
      <w:tr w:rsidR="00A443D4" w:rsidRPr="000302F2" w14:paraId="459358B6" w14:textId="77777777" w:rsidTr="00837D85">
        <w:trPr>
          <w:trHeight w:val="567"/>
        </w:trPr>
        <w:tc>
          <w:tcPr>
            <w:tcW w:w="2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2815EF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S15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Use materials, consumables and reagents to minimise waste when providing person centred care</w:t>
            </w:r>
          </w:p>
        </w:tc>
        <w:tc>
          <w:tcPr>
            <w:tcW w:w="2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E55EE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</w:p>
        </w:tc>
      </w:tr>
      <w:tr w:rsidR="00A443D4" w:rsidRPr="000302F2" w14:paraId="4994BC0A" w14:textId="77777777" w:rsidTr="00837D85">
        <w:trPr>
          <w:trHeight w:val="567"/>
        </w:trPr>
        <w:tc>
          <w:tcPr>
            <w:tcW w:w="2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BF225F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Dispose of waste sustainably when providing person centred care</w:t>
            </w:r>
          </w:p>
        </w:tc>
        <w:tc>
          <w:tcPr>
            <w:tcW w:w="2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671B2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</w:p>
        </w:tc>
      </w:tr>
      <w:tr w:rsidR="00A443D4" w:rsidRPr="000302F2" w14:paraId="696F6101" w14:textId="77777777" w:rsidTr="00D53BC5">
        <w:trPr>
          <w:trHeight w:val="284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9FEA791" w14:textId="56774053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O2a Skill Topic 5: Planning</w:t>
            </w:r>
          </w:p>
        </w:tc>
      </w:tr>
      <w:tr w:rsidR="00A443D4" w:rsidRPr="000302F2" w14:paraId="1B04A3D1" w14:textId="77777777" w:rsidTr="00837D85">
        <w:trPr>
          <w:trHeight w:val="567"/>
        </w:trPr>
        <w:tc>
          <w:tcPr>
            <w:tcW w:w="2418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E962D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discrete steps required to achieve an outcome</w:t>
            </w:r>
          </w:p>
        </w:tc>
        <w:tc>
          <w:tcPr>
            <w:tcW w:w="2582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80C4A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41B012D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0D536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Estimate time and resources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45856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159FA083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090FD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S19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Prioritise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B2562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42C1480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DD779D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Sequence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429A7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5C5FE52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1B73E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Coordinate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3A331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39BD25C2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BA8641" w14:textId="5FBD031C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O2a Skill Topic 6: Physical dexterity skills</w:t>
            </w:r>
          </w:p>
        </w:tc>
      </w:tr>
      <w:tr w:rsidR="00A443D4" w:rsidRPr="000302F2" w14:paraId="10A5B119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85E5B8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S22 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>Apply precise and controlled movements when assisting with the health and wellbeing of an individual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E9C13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875E3F8" w14:textId="77777777" w:rsidTr="00D53BC5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87D151" w14:textId="2ACBC153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O2a Skill Topic 7: Observing</w:t>
            </w:r>
          </w:p>
        </w:tc>
      </w:tr>
      <w:tr w:rsidR="00A443D4" w:rsidRPr="000302F2" w14:paraId="60819DE5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B78F3D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relevant details of an individual to recognise issues with physical health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FEF17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1739D1D2" w14:textId="77777777" w:rsidTr="00D53BC5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934137" w14:textId="63428F8B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O2a Skill Topic 8: Communicating</w:t>
            </w:r>
          </w:p>
        </w:tc>
      </w:tr>
      <w:tr w:rsidR="00A443D4" w:rsidRPr="000302F2" w14:paraId="3D05122C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331BE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C2A37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CD8CC88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96FFF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an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E5B83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2746B33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42B39E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S26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58104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CC98B01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41585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S27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E7197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690EA4C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AE680D9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S28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active listening techniques to provide personal centred care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E9FCB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C4BA815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793C1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S29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techniques to obtain and clarify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02964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16743A0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7C37B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S30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72850F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568766B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9A2D4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S31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non-verbal communication techniques to support communication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8336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3359B212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93C0B7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S32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Create documents appropriate to purpose and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4EEC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3414BC7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112B97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S33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in discussion/debate/conversation listening to and responding to questions and feedback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C20B89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5A2E648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04F64C" w14:textId="54568DFB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S34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Show respect for others’ views and opinions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6995C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0C46053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6911A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S35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an inclusive approach to engaging with others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D60D2E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3E379A7F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8B015F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S36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communication techniques to secure audience understanding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48497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D459523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2ED76B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S37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B298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8F43B0A" w14:textId="77777777" w:rsidTr="00E249A9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7718E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S38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vocabulary, grammar, form, structural and organisational features to reflect audience,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286A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9A3A0C0" w14:textId="77777777" w:rsidTr="00D53BC5">
        <w:trPr>
          <w:trHeight w:val="283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89B2F8" w14:textId="4F7A9FF1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O2a Skill Topic 9: Recording</w:t>
            </w:r>
          </w:p>
        </w:tc>
      </w:tr>
      <w:tr w:rsidR="00A443D4" w:rsidRPr="000302F2" w14:paraId="31C83595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55A924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S39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Transcribe information from one source to another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A9C3C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D081967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BC66E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S40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Capture physiological measurement data and data related to personal care accurately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37FB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41F5D351" w14:textId="77777777" w:rsidTr="00D53BC5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C3508B" w14:textId="25178881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O2a Skill Topic 10: Numeracy </w:t>
            </w:r>
            <w:r w:rsidR="00AD3DF2"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kills</w:t>
            </w:r>
          </w:p>
        </w:tc>
      </w:tr>
      <w:tr w:rsidR="00A443D4" w:rsidRPr="000302F2" w14:paraId="2106DC0E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EB896B5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S41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Calculate resource requirements to provide person centred care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7A4DC8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50D8A9E4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F34DC3B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S42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standard units of measure when taking physiological measurements and recording information and data related to providing personal care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F1806D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DB15FE6" w14:textId="77777777" w:rsidTr="00D53BC5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FA76EE" w14:textId="0DC13B9E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O2a Skill Topic 11: Digital </w:t>
            </w:r>
            <w:r w:rsidR="00AD3DF2"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kills</w:t>
            </w:r>
          </w:p>
        </w:tc>
      </w:tr>
      <w:tr w:rsidR="00A443D4" w:rsidRPr="000302F2" w14:paraId="1763085C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B8F9C9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S43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5357FC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2AAEDB90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447289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S44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EAC5B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12CDD6E9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29E90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S45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C55A2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7B31A86D" w14:textId="77777777" w:rsidTr="00837D8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BA5ED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S46</w:t>
            </w: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input and display data in relation to an individual’s health and wellbeing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D45E46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0717FA05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B174752" w14:textId="61151DB0" w:rsidR="00A443D4" w:rsidRPr="00837D85" w:rsidRDefault="00A443D4" w:rsidP="00CC3B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hAnsi="Lato"/>
                <w:b/>
                <w:bCs/>
                <w:sz w:val="20"/>
                <w:szCs w:val="20"/>
              </w:rPr>
              <w:t xml:space="preserve">O2a Additional </w:t>
            </w:r>
            <w:r w:rsidR="00F80D50" w:rsidRPr="00837D85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837D85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A443D4" w:rsidRPr="000302F2" w14:paraId="3BB9A5AA" w14:textId="77777777" w:rsidTr="00D53BC5">
        <w:trPr>
          <w:trHeight w:val="2891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DF5481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A443D4" w:rsidRPr="000302F2" w14:paraId="10E7D5D6" w14:textId="77777777" w:rsidTr="00D53BC5">
        <w:trPr>
          <w:trHeight w:val="397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154B90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Declaration:</w:t>
            </w:r>
          </w:p>
          <w:p w14:paraId="3800C73A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students' course.</w:t>
            </w:r>
          </w:p>
        </w:tc>
      </w:tr>
      <w:tr w:rsidR="00A443D4" w:rsidRPr="000302F2" w14:paraId="7C591BEC" w14:textId="77777777" w:rsidTr="00FD2673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033D73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Name:</w:t>
            </w:r>
          </w:p>
        </w:tc>
      </w:tr>
      <w:tr w:rsidR="00A443D4" w:rsidRPr="000302F2" w14:paraId="37A9D9A1" w14:textId="77777777" w:rsidTr="00FD2673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9120F4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Job Role:</w:t>
            </w:r>
          </w:p>
        </w:tc>
      </w:tr>
      <w:tr w:rsidR="00A443D4" w:rsidRPr="000302F2" w14:paraId="476C1003" w14:textId="77777777" w:rsidTr="00FD2673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0EB6AE" w14:textId="358F68CD" w:rsidR="00A443D4" w:rsidRPr="00837D85" w:rsidRDefault="00E050E6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signature</w:t>
            </w:r>
            <w:r w:rsidR="00A443D4"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82F132" w14:textId="77777777" w:rsidR="00A443D4" w:rsidRPr="00837D85" w:rsidRDefault="00A443D4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37D8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E050E6" w:rsidRPr="000302F2" w14:paraId="7EA1ACFF" w14:textId="77777777" w:rsidTr="00FD2673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ED5B35" w14:textId="5C627A7C" w:rsidR="00E050E6" w:rsidRPr="00837D85" w:rsidRDefault="00E050E6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0E303" w14:textId="7E701623" w:rsidR="00E050E6" w:rsidRPr="00837D85" w:rsidRDefault="00E050E6" w:rsidP="00CC3B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CC3B76">
      <w:pPr>
        <w:pStyle w:val="copy"/>
        <w:spacing w:before="0" w:after="0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BA2C5" w14:textId="77777777" w:rsidR="00555D0A" w:rsidRDefault="00555D0A" w:rsidP="00186EC4">
      <w:r>
        <w:separator/>
      </w:r>
    </w:p>
  </w:endnote>
  <w:endnote w:type="continuationSeparator" w:id="0">
    <w:p w14:paraId="0EE3AFA7" w14:textId="77777777" w:rsidR="00555D0A" w:rsidRDefault="00555D0A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0FA03D82-4E0A-471D-AA27-BC5E953B683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DCAEFED8-B04B-4347-9946-24E8EAB03B6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F93418A-9CE3-4E6A-91F9-A12A5D744F47}"/>
    <w:embedBold r:id="rId4" w:fontKey="{A1877174-595E-4BA8-BB9F-3E352BA5284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D54451E6-BF2E-4617-8250-52CACA698BF4}"/>
    <w:embedBold r:id="rId6" w:fontKey="{D67F1D25-EE2E-439F-9C59-36DEC30ED6D6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038288A9-4A28-47BB-B3F6-58820D3CD2D9}"/>
    <w:embedBold r:id="rId8" w:fontKey="{989F808D-7E0A-4EF6-A553-B80537FDD7C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BB39F6A-F5C6-44F0-BD42-5F31C5C6AB4D}"/>
    <w:embedBold r:id="rId10" w:fontKey="{CCF57A8C-BEA0-4447-B6BE-7AA7C7F03409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7E86358D-E18E-4087-95CC-E32F474DFDCE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8AD12409-B5D7-43EB-A964-58331636B6ED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4AA4A191-A159-4CBD-BD60-0665043F7974}"/>
    <w:embedBold r:id="rId14" w:fontKey="{03AF7BC3-9AA3-441D-9AE6-F9FE9BB2E770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362F949D-0DEC-4BCF-B1ED-9539EFF4E6F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313C66DB-C495-46BC-A27B-0761BE75C2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2897144"/>
      <w:docPartObj>
        <w:docPartGallery w:val="Page Numbers (Bottom of Page)"/>
        <w:docPartUnique/>
      </w:docPartObj>
    </w:sdtPr>
    <w:sdtEndPr>
      <w:rPr>
        <w:rFonts w:ascii="Lato" w:hAnsi="Lato"/>
        <w:noProof/>
        <w:sz w:val="22"/>
        <w:szCs w:val="22"/>
      </w:rPr>
    </w:sdtEndPr>
    <w:sdtContent>
      <w:p w14:paraId="5CDBFCFC" w14:textId="7F86BEDF" w:rsidR="00A443D4" w:rsidRPr="00A443D4" w:rsidRDefault="00A533BE">
        <w:pPr>
          <w:pStyle w:val="Footer"/>
          <w:jc w:val="center"/>
          <w:rPr>
            <w:rFonts w:ascii="Lato" w:hAnsi="Lato"/>
            <w:sz w:val="22"/>
            <w:szCs w:val="22"/>
          </w:rPr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0288" behindDoc="1" locked="0" layoutInCell="1" allowOverlap="1" wp14:anchorId="304A0ACD" wp14:editId="05F8AA8A">
              <wp:simplePos x="0" y="0"/>
              <wp:positionH relativeFrom="column">
                <wp:posOffset>-723900</wp:posOffset>
              </wp:positionH>
              <wp:positionV relativeFrom="paragraph">
                <wp:posOffset>227965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A443D4" w:rsidRPr="00F8191E">
          <w:rPr>
            <w:rFonts w:ascii="Lato" w:hAnsi="Lato"/>
            <w:noProof/>
            <w:sz w:val="20"/>
            <w:szCs w:val="20"/>
          </w:rPr>
          <w:fldChar w:fldCharType="begin"/>
        </w:r>
        <w:r w:rsidR="00A443D4" w:rsidRPr="00F8191E">
          <w:rPr>
            <w:rFonts w:ascii="Lato" w:hAnsi="Lato"/>
            <w:sz w:val="20"/>
            <w:szCs w:val="20"/>
          </w:rPr>
          <w:instrText xml:space="preserve"> PAGE   \* MERGEFORMAT </w:instrText>
        </w:r>
        <w:r w:rsidR="00A443D4" w:rsidRPr="00F8191E">
          <w:rPr>
            <w:rFonts w:ascii="Lato" w:hAnsi="Lato"/>
            <w:sz w:val="20"/>
            <w:szCs w:val="20"/>
          </w:rPr>
          <w:fldChar w:fldCharType="separate"/>
        </w:r>
        <w:r w:rsidR="6433C5F5" w:rsidRPr="00F8191E">
          <w:rPr>
            <w:rFonts w:ascii="Lato" w:hAnsi="Lato"/>
            <w:noProof/>
            <w:sz w:val="20"/>
            <w:szCs w:val="20"/>
          </w:rPr>
          <w:t>2</w:t>
        </w:r>
        <w:r w:rsidR="00A443D4" w:rsidRPr="00F8191E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416FF7EB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7B9ED" w14:textId="77777777" w:rsidR="00555D0A" w:rsidRDefault="00555D0A" w:rsidP="00186EC4">
      <w:r>
        <w:separator/>
      </w:r>
    </w:p>
  </w:footnote>
  <w:footnote w:type="continuationSeparator" w:id="0">
    <w:p w14:paraId="765CEEAE" w14:textId="77777777" w:rsidR="00555D0A" w:rsidRDefault="00555D0A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69212825" w:rsidR="00606234" w:rsidRPr="009B2DB3" w:rsidRDefault="6433C5F5" w:rsidP="6433C5F5">
    <w:pPr>
      <w:pStyle w:val="Header"/>
      <w:rPr>
        <w:rFonts w:ascii="Lato" w:hAnsi="Lato"/>
        <w:b/>
        <w:bCs/>
        <w:sz w:val="20"/>
        <w:szCs w:val="20"/>
      </w:rPr>
    </w:pPr>
    <w:r w:rsidRPr="009B2DB3">
      <w:rPr>
        <w:rFonts w:ascii="Lato" w:hAnsi="Lato"/>
        <w:b/>
        <w:bCs/>
        <w:sz w:val="20"/>
        <w:szCs w:val="20"/>
      </w:rPr>
      <w:t xml:space="preserve">T Level Foundation </w:t>
    </w:r>
    <w:r w:rsidR="00D96E82" w:rsidRPr="009B2DB3">
      <w:rPr>
        <w:rFonts w:ascii="Lato" w:hAnsi="Lato"/>
        <w:b/>
        <w:bCs/>
        <w:noProof/>
        <w:sz w:val="22"/>
        <w:szCs w:val="22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B2DB3">
      <w:rPr>
        <w:rFonts w:ascii="Lato" w:hAnsi="Lato"/>
        <w:b/>
        <w:bCs/>
        <w:sz w:val="20"/>
        <w:szCs w:val="20"/>
      </w:rPr>
      <w:t>Course in Health and Science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02C45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0692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18C9"/>
    <w:rsid w:val="0026428C"/>
    <w:rsid w:val="00276291"/>
    <w:rsid w:val="00280EC8"/>
    <w:rsid w:val="00284E3D"/>
    <w:rsid w:val="00285572"/>
    <w:rsid w:val="002A70D2"/>
    <w:rsid w:val="002B1E07"/>
    <w:rsid w:val="002C1EB1"/>
    <w:rsid w:val="002C6569"/>
    <w:rsid w:val="002F04F0"/>
    <w:rsid w:val="00301F13"/>
    <w:rsid w:val="003023CA"/>
    <w:rsid w:val="00303699"/>
    <w:rsid w:val="00311C3F"/>
    <w:rsid w:val="003141FB"/>
    <w:rsid w:val="00314450"/>
    <w:rsid w:val="00325FCC"/>
    <w:rsid w:val="00351EEA"/>
    <w:rsid w:val="00382E32"/>
    <w:rsid w:val="003A1C87"/>
    <w:rsid w:val="003B2037"/>
    <w:rsid w:val="003C0540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4D9A"/>
    <w:rsid w:val="004D500E"/>
    <w:rsid w:val="004F36A2"/>
    <w:rsid w:val="00532DB6"/>
    <w:rsid w:val="00535AEC"/>
    <w:rsid w:val="00544CC2"/>
    <w:rsid w:val="00555D0A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73B91"/>
    <w:rsid w:val="0069357B"/>
    <w:rsid w:val="006C6B01"/>
    <w:rsid w:val="006D728A"/>
    <w:rsid w:val="006F408E"/>
    <w:rsid w:val="00707927"/>
    <w:rsid w:val="0072345C"/>
    <w:rsid w:val="00761E25"/>
    <w:rsid w:val="00780EF9"/>
    <w:rsid w:val="007836D4"/>
    <w:rsid w:val="007957FA"/>
    <w:rsid w:val="007D1618"/>
    <w:rsid w:val="007D1671"/>
    <w:rsid w:val="007F783B"/>
    <w:rsid w:val="0081323D"/>
    <w:rsid w:val="00837D85"/>
    <w:rsid w:val="00845747"/>
    <w:rsid w:val="00862977"/>
    <w:rsid w:val="0088324D"/>
    <w:rsid w:val="008835D6"/>
    <w:rsid w:val="008837F9"/>
    <w:rsid w:val="008C5D5F"/>
    <w:rsid w:val="008E1F6E"/>
    <w:rsid w:val="008E79CC"/>
    <w:rsid w:val="00906A34"/>
    <w:rsid w:val="00916B15"/>
    <w:rsid w:val="00922C7B"/>
    <w:rsid w:val="00965729"/>
    <w:rsid w:val="009716FE"/>
    <w:rsid w:val="009820DC"/>
    <w:rsid w:val="009871DC"/>
    <w:rsid w:val="009B2DB3"/>
    <w:rsid w:val="009D79D8"/>
    <w:rsid w:val="009F2940"/>
    <w:rsid w:val="00A00731"/>
    <w:rsid w:val="00A03DBF"/>
    <w:rsid w:val="00A05B66"/>
    <w:rsid w:val="00A060D7"/>
    <w:rsid w:val="00A31FC7"/>
    <w:rsid w:val="00A443D4"/>
    <w:rsid w:val="00A533BE"/>
    <w:rsid w:val="00A57FAB"/>
    <w:rsid w:val="00A63B30"/>
    <w:rsid w:val="00A87041"/>
    <w:rsid w:val="00AD0B1B"/>
    <w:rsid w:val="00AD3DF2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17BE"/>
    <w:rsid w:val="00BE4E9A"/>
    <w:rsid w:val="00BF1E30"/>
    <w:rsid w:val="00BF775B"/>
    <w:rsid w:val="00C14BDB"/>
    <w:rsid w:val="00C1570E"/>
    <w:rsid w:val="00C26541"/>
    <w:rsid w:val="00C71D17"/>
    <w:rsid w:val="00C810B0"/>
    <w:rsid w:val="00CA1752"/>
    <w:rsid w:val="00CC3B76"/>
    <w:rsid w:val="00CD4720"/>
    <w:rsid w:val="00CF71A1"/>
    <w:rsid w:val="00D166E6"/>
    <w:rsid w:val="00D273E2"/>
    <w:rsid w:val="00D27EFD"/>
    <w:rsid w:val="00D4494D"/>
    <w:rsid w:val="00D51389"/>
    <w:rsid w:val="00D52E34"/>
    <w:rsid w:val="00D96E82"/>
    <w:rsid w:val="00DD1E6D"/>
    <w:rsid w:val="00DD2542"/>
    <w:rsid w:val="00E00036"/>
    <w:rsid w:val="00E050E6"/>
    <w:rsid w:val="00E101BC"/>
    <w:rsid w:val="00E249A9"/>
    <w:rsid w:val="00E45761"/>
    <w:rsid w:val="00E9643E"/>
    <w:rsid w:val="00EA3FFF"/>
    <w:rsid w:val="00EC7A81"/>
    <w:rsid w:val="00ED1AD4"/>
    <w:rsid w:val="00ED26E5"/>
    <w:rsid w:val="00ED49B8"/>
    <w:rsid w:val="00EE7003"/>
    <w:rsid w:val="00EF294B"/>
    <w:rsid w:val="00F04ABB"/>
    <w:rsid w:val="00F22187"/>
    <w:rsid w:val="00F30A45"/>
    <w:rsid w:val="00F364CB"/>
    <w:rsid w:val="00F80D50"/>
    <w:rsid w:val="00F8191E"/>
    <w:rsid w:val="00F87464"/>
    <w:rsid w:val="00F965D4"/>
    <w:rsid w:val="00FA17B3"/>
    <w:rsid w:val="00FB50A3"/>
    <w:rsid w:val="00FD1A00"/>
    <w:rsid w:val="00FD2673"/>
    <w:rsid w:val="00FE012F"/>
    <w:rsid w:val="00FF0FF8"/>
    <w:rsid w:val="0FF510DD"/>
    <w:rsid w:val="19B76CC3"/>
    <w:rsid w:val="6433C5F5"/>
    <w:rsid w:val="6E621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microsoft.com/office/2006/metadata/properties"/>
    <ds:schemaRef ds:uri="http://www.w3.org/XML/1998/namespace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terms/"/>
    <ds:schemaRef ds:uri="be2b0b65-5089-4106-bb34-2edddfc01d42"/>
    <ds:schemaRef ds:uri="89637aa1-7b48-4060-803a-c34c58bc8bfc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7</TotalTime>
  <Pages>4</Pages>
  <Words>561</Words>
  <Characters>3332</Characters>
  <Application>Microsoft Office Word</Application>
  <DocSecurity>0</DocSecurity>
  <Lines>167</Lines>
  <Paragraphs>76</Paragraphs>
  <ScaleCrop>false</ScaleCrop>
  <Company/>
  <LinksUpToDate>false</LinksUpToDate>
  <CharactersWithSpaces>3817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28</cp:revision>
  <cp:lastPrinted>2020-02-04T08:01:00Z</cp:lastPrinted>
  <dcterms:created xsi:type="dcterms:W3CDTF">2025-10-08T16:09:00Z</dcterms:created>
  <dcterms:modified xsi:type="dcterms:W3CDTF">2025-10-22T09:55:00Z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d532b133-08a3-40d5-ba2b-51a5af5d8663</vt:lpwstr>
  </property>
</Properties>
</file>